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Inverclyde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Inverclyde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Inverclyde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Inverclyde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Inverclyde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Inverclyde are estimated to have a score of 1-2 on the PGSI (low-risk gambling), whilst </w:t>
      </w:r>
      <w:r w:rsidRPr="00773DF7">
        <w:rPr>
          <w:rFonts w:ascii="Libre Franklin Light" w:hAnsi="Libre Franklin Light" w:cs="Calibri Light"/>
          <w:b/>
          <w:bCs/>
          <w:color w:val="C45911" w:themeColor="accent2" w:themeShade="BF"/>
        </w:rPr>
        <w:t xml:space="preserve">3.1%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58.3% </w:t>
      </w:r>
      <w:r w:rsidRPr="004747BF">
        <w:rPr>
          <w:rFonts w:ascii="Libre Franklin Light" w:eastAsia="Times New Roman" w:hAnsi="Libre Franklin Light" w:cs="Calibri Light"/>
        </w:rPr>
        <w:t xml:space="preserve">of those respondents classified as PGSI 8+ in Inverclyde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Inverclyde is estimated to be </w:t>
      </w:r>
      <w:r w:rsidRPr="00773DF7">
        <w:rPr>
          <w:rFonts w:ascii="Libre Franklin Light" w:eastAsia="Times New Roman" w:hAnsi="Libre Franklin Light" w:cs="Calibri Light"/>
          <w:b/>
          <w:bCs/>
          <w:color w:val="C45911" w:themeColor="accent2" w:themeShade="BF"/>
        </w:rPr>
        <w:t xml:space="preserve">£1,885,020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Inverclyde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similar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Inverclyde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Inverclyde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Inverclyde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Inverclyd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Inverclyde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Inverclyd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Inverclyde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24.2%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Inverclyde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58.3%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Inverclyd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Inverclyde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21.2%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Inverclyde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Inverclyde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75.0%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Inverclyde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Inverclyde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Inverclyde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£1,885,020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Inverclyde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£30,704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£634,974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£45,487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£12,793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£23,454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£1,137,608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£1,885,020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Inverclyde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Inverclyde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Inverclyde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Inverclyde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Inverclyde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Inverclyde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57.3%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Inverclyde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Inverclyde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Inverclyde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Inverclyde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Inverclyde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57.3%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Inverclyde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E15A344D-A004-408E-A510-D975A5A654E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